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07" w:rsidRPr="009055BB" w:rsidRDefault="00A40E07">
      <w:pPr>
        <w:rPr>
          <w:u w:val="single"/>
        </w:rPr>
      </w:pPr>
      <w:r w:rsidRPr="009055BB">
        <w:rPr>
          <w:u w:val="single"/>
        </w:rPr>
        <w:t>Opis instalacji</w:t>
      </w:r>
      <w:r>
        <w:rPr>
          <w:u w:val="single"/>
        </w:rPr>
        <w:t>:</w:t>
      </w:r>
    </w:p>
    <w:p w:rsidR="00A40E07" w:rsidRDefault="00A40E07">
      <w:r>
        <w:t>Połączenia czerwone należy wykonać pomiędzy punktami dystrybucji, zakończone mają być gniazdami do których będzie podłączany standardowy kabel sygnałowy (notebook – monitor)</w:t>
      </w:r>
    </w:p>
    <w:p w:rsidR="00A40E07" w:rsidRDefault="00A40E07">
      <w:r>
        <w:t>Połączenia fioletowe są przewodami dł. 2,5m</w:t>
      </w:r>
    </w:p>
    <w:p w:rsidR="00A40E07" w:rsidRDefault="00A40E07">
      <w:r>
        <w:t>Połączenia zielone są przewodami dł. ok. 1,5m</w:t>
      </w:r>
    </w:p>
    <w:p w:rsidR="00A40E07" w:rsidRDefault="00A40E07">
      <w:r>
        <w:t>Połączenia czarne istnieją już i nie będą modyfikowane.</w:t>
      </w:r>
    </w:p>
    <w:p w:rsidR="00A40E07" w:rsidRDefault="00A40E07">
      <w:r>
        <w:t>Gniazdka elektryczne 230V są już zainstalowane w puszkach podłogowych (punktach dystrybucji).</w:t>
      </w:r>
    </w:p>
    <w:p w:rsidR="00A40E07" w:rsidRDefault="00A40E07">
      <w:r>
        <w:t>Mównica jest wyposażona w prezentowany poniżej zestaw gniazdowy.</w:t>
      </w:r>
    </w:p>
    <w:p w:rsidR="00A40E07" w:rsidRDefault="00A40E07"/>
    <w:p w:rsidR="00A40E07" w:rsidRDefault="00A40E07"/>
    <w:p w:rsidR="00A40E07" w:rsidRDefault="00A40E07">
      <w:r>
        <w:br w:type="page"/>
      </w:r>
      <w:bookmarkStart w:id="0" w:name="_GoBack"/>
      <w:bookmarkEnd w:id="0"/>
    </w:p>
    <w:p w:rsidR="00A40E07" w:rsidRPr="0015539F" w:rsidRDefault="00A40E07" w:rsidP="0015539F">
      <w:r>
        <w:rPr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79" o:spid="_x0000_s1026" type="#_x0000_t202" style="position:absolute;margin-left:83.05pt;margin-top:63.8pt;width:48pt;height:24.05pt;z-index:251686912;visibility:visible" strokeweight=".5pt">
            <v:textbox>
              <w:txbxContent>
                <w:p w:rsidR="00A40E07" w:rsidRDefault="00A40E07">
                  <w:r>
                    <w:t>3m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75" o:spid="_x0000_s1027" type="#_x0000_t32" style="position:absolute;margin-left:77.25pt;margin-top:55.75pt;width:65.35pt;height:.8pt;z-index:251683840;visibility:visible" strokecolor="#4579b8">
            <v:stroke startarrow="open" endarrow="open"/>
          </v:shape>
        </w:pict>
      </w:r>
      <w:r>
        <w:rPr>
          <w:noProof/>
          <w:lang w:eastAsia="pl-PL"/>
        </w:rPr>
        <w:pict>
          <v:shape id="Pole tekstowe 80" o:spid="_x0000_s1028" type="#_x0000_t202" style="position:absolute;margin-left:276.7pt;margin-top:61.5pt;width:53.75pt;height:20.65pt;z-index:251687936;visibility:visible" strokeweight=".5pt">
            <v:textbox>
              <w:txbxContent>
                <w:p w:rsidR="00A40E07" w:rsidRDefault="00A40E07">
                  <w:r>
                    <w:t>3m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>
          <v:shape id="Łącznik prosty ze strzałką 76" o:spid="_x0000_s1029" type="#_x0000_t32" style="position:absolute;margin-left:227.9pt;margin-top:55.6pt;width:133.2pt;height:0;z-index:251684864;visibility:visible" strokecolor="#4579b8">
            <v:stroke startarrow="open" endarrow="open"/>
          </v:shape>
        </w:pict>
      </w:r>
      <w:r>
        <w:rPr>
          <w:noProof/>
          <w:lang w:eastAsia="pl-PL"/>
        </w:rPr>
        <w:pict>
          <v:shape id="Pole tekstowe 82" o:spid="_x0000_s1030" type="#_x0000_t202" style="position:absolute;margin-left:227.85pt;margin-top:354.5pt;width:48.85pt;height:21.55pt;z-index:251688960;visibility:visible" strokeweight=".5pt">
            <v:textbox>
              <w:txbxContent>
                <w:p w:rsidR="00A40E07" w:rsidRDefault="00A40E07">
                  <w:r>
                    <w:t>6m</w:t>
                  </w:r>
                </w:p>
              </w:txbxContent>
            </v:textbox>
          </v:shape>
        </w:pict>
      </w:r>
      <w:r>
        <w:rPr>
          <w:noProof/>
          <w:lang w:eastAsia="pl-PL"/>
        </w:rPr>
        <w:pict>
          <v:shape id="Łącznik prosty ze strzałką 77" o:spid="_x0000_s1031" type="#_x0000_t32" style="position:absolute;margin-left:217.15pt;margin-top:347.9pt;width:0;height:31.45pt;z-index:251685888;visibility:visible" strokecolor="#4579b8">
            <v:stroke startarrow="open" endarrow="open"/>
          </v:shape>
        </w:pict>
      </w:r>
      <w:r>
        <w:rPr>
          <w:noProof/>
          <w:lang w:eastAsia="pl-PL"/>
        </w:rPr>
        <w:pict>
          <v:shape id="Łącznik prosty ze strzałką 61" o:spid="_x0000_s1032" type="#_x0000_t32" style="position:absolute;margin-left:710.35pt;margin-top:171.6pt;width:0;height:182.05pt;flip:x;z-index:251672576;visibility:visible" strokecolor="#9bbb59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pl-PL"/>
        </w:rPr>
        <w:pict>
          <v:line id="Łącznik prostoliniowy 51" o:spid="_x0000_s1033" style="position:absolute;flip:x y;z-index:251661312;visibility:visible" from="442.25pt,-30.3pt" to="443.05pt,87.15pt" strokeweight="3pt">
            <v:shadow on="t" color="black" opacity="22937f" origin=",.5" offset="0,.63889mm"/>
          </v:line>
        </w:pict>
      </w:r>
      <w:r>
        <w:rPr>
          <w:noProof/>
          <w:lang w:eastAsia="pl-PL"/>
        </w:rPr>
        <w:pict>
          <v:rect id="Prostokąt 28" o:spid="_x0000_s1034" style="position:absolute;margin-left:366.9pt;margin-top:42.5pt;width:181.2pt;height:311.1pt;z-index:251640832;visibility:visible" fillcolor="#4f81bd" strokecolor="#243f60" strokeweight="2pt">
            <v:textbox>
              <w:txbxContent>
                <w:p w:rsidR="00A40E07" w:rsidRDefault="00A40E07" w:rsidP="00EB6D6D">
                  <w:pPr>
                    <w:jc w:val="center"/>
                  </w:pPr>
                  <w:r>
                    <w:t>Punkt Dystrybucji 3</w:t>
                  </w:r>
                </w:p>
              </w:txbxContent>
            </v:textbox>
          </v:rect>
        </w:pict>
      </w:r>
      <w:r>
        <w:rPr>
          <w:noProof/>
          <w:lang w:eastAsia="pl-PL"/>
        </w:rPr>
        <w:pict>
          <v:rect id="Prostokąt 11" o:spid="_x0000_s1035" style="position:absolute;margin-left:-8pt;margin-top:42.5pt;width:85.2pt;height:281.3pt;z-index:251629568;visibility:visible" fillcolor="#4f81bd" strokecolor="#243f60" strokeweight="2pt">
            <v:textbox>
              <w:txbxContent>
                <w:p w:rsidR="00A40E07" w:rsidRDefault="00A40E07" w:rsidP="00FA4781">
                  <w:pPr>
                    <w:jc w:val="center"/>
                  </w:pPr>
                  <w:r>
                    <w:t>Punkt Dystrybucji  1</w:t>
                  </w:r>
                </w:p>
              </w:txbxContent>
            </v:textbox>
          </v:rect>
        </w:pict>
      </w:r>
      <w:r>
        <w:rPr>
          <w:noProof/>
          <w:lang w:eastAsia="pl-PL"/>
        </w:rPr>
        <w:pict>
          <v:rect id="Prostokąt 20" o:spid="_x0000_s1036" style="position:absolute;margin-left:142.65pt;margin-top:42.55pt;width:85.2pt;height:305.3pt;z-index:251636736;visibility:visible" fillcolor="#4f81bd" strokecolor="#243f60" strokeweight="2pt">
            <v:textbox>
              <w:txbxContent>
                <w:p w:rsidR="00A40E07" w:rsidRDefault="00A40E07" w:rsidP="00EB6D6D">
                  <w:pPr>
                    <w:jc w:val="center"/>
                  </w:pPr>
                  <w:r>
                    <w:t>Punkt Dystrybucji  2</w:t>
                  </w:r>
                </w:p>
                <w:p w:rsidR="00A40E07" w:rsidRDefault="00A40E07" w:rsidP="00EB6D6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2" o:spid="_x0000_s1037" type="#_x0000_t75" style="position:absolute;margin-left:-1.35pt;margin-top:174.95pt;width:42.2pt;height:31.45pt;z-index:251630592;visibility:visible">
            <v:imagedata r:id="rId4" o:title=""/>
          </v:shape>
        </w:pict>
      </w:r>
      <w:r>
        <w:rPr>
          <w:noProof/>
          <w:lang w:eastAsia="pl-PL"/>
        </w:rPr>
        <w:pict>
          <v:shape id="Obraz 13" o:spid="_x0000_s1038" type="#_x0000_t75" style="position:absolute;margin-left:-1.35pt;margin-top:90.55pt;width:42.2pt;height:42.2pt;z-index:251631616;visibility:visible">
            <v:imagedata r:id="rId5" o:title=""/>
          </v:shape>
        </w:pict>
      </w:r>
      <w:r>
        <w:rPr>
          <w:noProof/>
          <w:lang w:eastAsia="pl-PL"/>
        </w:rPr>
        <w:pict>
          <v:shape id="Obraz 14" o:spid="_x0000_s1039" type="#_x0000_t75" style="position:absolute;margin-left:-1.35pt;margin-top:279.2pt;width:42.2pt;height:31.45pt;z-index:251632640;visibility:visible">
            <v:imagedata r:id="rId4" o:title=""/>
          </v:shape>
        </w:pict>
      </w:r>
      <w:r>
        <w:rPr>
          <w:noProof/>
          <w:lang w:eastAsia="pl-PL"/>
        </w:rPr>
        <w:pict>
          <v:shape id="Obraz 15" o:spid="_x0000_s1040" type="#_x0000_t75" style="position:absolute;margin-left:-1.35pt;margin-top:248.6pt;width:42.2pt;height:30.6pt;z-index:251633664;visibility:visible">
            <v:imagedata r:id="rId6" o:title=""/>
          </v:shape>
        </w:pict>
      </w:r>
      <w:r>
        <w:rPr>
          <w:noProof/>
          <w:lang w:eastAsia="pl-PL"/>
        </w:rPr>
        <w:pict>
          <v:shape id="Obraz 16" o:spid="_x0000_s1041" type="#_x0000_t75" style="position:absolute;margin-left:-1.35pt;margin-top:206.4pt;width:42.2pt;height:42.2pt;z-index:251634688;visibility:visible">
            <v:imagedata r:id="rId7" o:title=""/>
          </v:shape>
        </w:pict>
      </w:r>
      <w:r>
        <w:rPr>
          <w:noProof/>
          <w:lang w:eastAsia="pl-PL"/>
        </w:rPr>
        <w:pict>
          <v:shape id="Obraz 17" o:spid="_x0000_s1042" type="#_x0000_t75" style="position:absolute;margin-left:-1.35pt;margin-top:132.75pt;width:42.2pt;height:42.2pt;z-index:251635712;visibility:visible">
            <v:imagedata r:id="rId5" o:title=""/>
          </v:shape>
        </w:pict>
      </w:r>
      <w:r>
        <w:rPr>
          <w:noProof/>
          <w:lang w:eastAsia="pl-PL"/>
        </w:rPr>
        <w:pict>
          <v:shape id="Obraz 78" o:spid="_x0000_s1043" type="#_x0000_t75" style="position:absolute;margin-left:605.65pt;margin-top:23.45pt;width:76.55pt;height:148.1pt;z-index:251646976;visibility:visible">
            <v:imagedata r:id="rId8" o:title=""/>
          </v:shape>
        </w:pict>
      </w:r>
      <w:r>
        <w:rPr>
          <w:noProof/>
          <w:lang w:eastAsia="pl-PL"/>
        </w:rPr>
        <w:pict>
          <v:rect id="Prostokąt 73" o:spid="_x0000_s1044" style="position:absolute;margin-left:605.3pt;margin-top:-4.65pt;width:140.7pt;height:179.6pt;z-index:251626496;visibility:visible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40E07" w:rsidRDefault="00A40E07" w:rsidP="00EB6D6D">
                  <w:r>
                    <w:t>Mównica</w:t>
                  </w:r>
                </w:p>
              </w:txbxContent>
            </v:textbox>
          </v:rect>
        </w:pict>
      </w:r>
      <w:r>
        <w:rPr>
          <w:noProof/>
          <w:lang w:eastAsia="pl-PL"/>
        </w:rPr>
        <w:pict>
          <v:shape id="Łącznik prosty ze strzałką 72" o:spid="_x0000_s1045" type="#_x0000_t32" style="position:absolute;margin-left:419.1pt;margin-top:333.85pt;width:179.6pt;height:0;flip:x;z-index:251682816;visibility:visible" strokecolor="#8064a2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pl-PL"/>
        </w:rPr>
        <w:pict>
          <v:shape id="Łącznik prosty ze strzałką 71" o:spid="_x0000_s1046" type="#_x0000_t32" style="position:absolute;margin-left:482.8pt;margin-top:129.45pt;width:.85pt;height:19pt;flip:x y;z-index:251681792;visibility:visible" strokecolor="#8064a2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pl-PL"/>
        </w:rPr>
        <w:pict>
          <v:shape id="Łącznik prosty ze strzałką 69" o:spid="_x0000_s1047" type="#_x0000_t32" style="position:absolute;margin-left:441.45pt;margin-top:118.65pt;width:0;height:29.8pt;flip:y;z-index:251680768;visibility:visible" strokecolor="#8064a2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pl-PL"/>
        </w:rPr>
        <w:pict>
          <v:line id="Łącznik prostoliniowy 68" o:spid="_x0000_s1048" style="position:absolute;flip:x;z-index:251679744;visibility:visible" from="442.25pt,148.45pt" to="599.5pt,148.45pt" strokecolor="#8064a2" strokeweight="3pt">
            <v:shadow on="t" color="black" opacity="22937f" origin=",.5" offset="0,.63889mm"/>
          </v:line>
        </w:pict>
      </w:r>
      <w:r>
        <w:rPr>
          <w:noProof/>
          <w:lang w:eastAsia="pl-PL"/>
        </w:rPr>
        <w:pict>
          <v:line id="Łącznik prostoliniowy 67" o:spid="_x0000_s1049" style="position:absolute;flip:y;z-index:251678720;visibility:visible" from="599.5pt,148.45pt" to="599.5pt,353.7pt" strokecolor="#8064a2" strokeweight="3pt">
            <v:shadow on="t" color="black" opacity="22937f" origin=",.5" offset="0,.63889mm"/>
          </v:line>
        </w:pict>
      </w:r>
      <w:r>
        <w:rPr>
          <w:noProof/>
          <w:lang w:eastAsia="pl-PL"/>
        </w:rPr>
        <w:pict>
          <v:shape id="Obraz 66" o:spid="_x0000_s1050" type="#_x0000_t75" style="position:absolute;margin-left:687.45pt;margin-top:37.8pt;width:42.2pt;height:42.2pt;z-index:251677696;visibility:visible">
            <v:imagedata r:id="rId7" o:title=""/>
          </v:shape>
        </w:pict>
      </w:r>
      <w:r>
        <w:rPr>
          <w:noProof/>
          <w:lang w:eastAsia="pl-PL"/>
        </w:rPr>
        <w:pict>
          <v:shape id="Obraz 6" o:spid="_x0000_s1051" type="#_x0000_t75" style="position:absolute;margin-left:687.1pt;margin-top:.25pt;width:42.5pt;height:42.5pt;z-index:251627520;visibility:visible">
            <v:imagedata r:id="rId5" o:title=""/>
          </v:shape>
        </w:pict>
      </w:r>
      <w:r>
        <w:rPr>
          <w:noProof/>
          <w:lang w:eastAsia="pl-PL"/>
        </w:rPr>
        <w:pict>
          <v:shape id="Łącznik prosty ze strzałką 65" o:spid="_x0000_s1052" type="#_x0000_t32" style="position:absolute;margin-left:418.7pt;margin-top:292pt;width:292.15pt;height:0;z-index:251676672;visibility:visible" strokecolor="#8064a2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pl-PL"/>
        </w:rPr>
        <w:pict>
          <v:shape id="Łącznik prosty ze strzałką 64" o:spid="_x0000_s1053" type="#_x0000_t32" style="position:absolute;margin-left:418.65pt;margin-top:261.4pt;width:292.15pt;height:0;z-index:251675648;visibility:visible" strokecolor="#8064a2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pl-PL"/>
        </w:rPr>
        <w:pict>
          <v:shape id="Łącznik prosty ze strzałką 63" o:spid="_x0000_s1054" type="#_x0000_t32" style="position:absolute;margin-left:418.65pt;margin-top:225pt;width:292.15pt;height:0;z-index:251674624;visibility:visible" strokecolor="#8064a2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pl-PL"/>
        </w:rPr>
        <w:pict>
          <v:shape id="Łącznik prosty ze strzałką 62" o:spid="_x0000_s1055" type="#_x0000_t32" style="position:absolute;margin-left:418.25pt;margin-top:185.7pt;width:292.15pt;height:0;z-index:251673600;visibility:visible" strokecolor="#8064a2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pl-PL"/>
        </w:rPr>
        <w:pict>
          <v:roundrect id="Prostokąt zaokrąglony 60" o:spid="_x0000_s1056" style="position:absolute;margin-left:669.35pt;margin-top:354.05pt;width:81.95pt;height:32.3pt;z-index:251671552;visibility:visible;v-text-anchor:middle" arcsize="10923f" fillcolor="#4bacc6" strokecolor="white" strokeweight="3pt">
            <v:shadow on="t" color="black" opacity="24903f" origin=",.5" offset="0,.55556mm"/>
            <v:textbox>
              <w:txbxContent>
                <w:p w:rsidR="00A40E07" w:rsidRDefault="00A40E07" w:rsidP="00FA4781">
                  <w:pPr>
                    <w:jc w:val="center"/>
                  </w:pPr>
                  <w:r>
                    <w:t>WEJŚCIA</w:t>
                  </w:r>
                </w:p>
              </w:txbxContent>
            </v:textbox>
          </v:roundrect>
        </w:pict>
      </w:r>
      <w:r>
        <w:rPr>
          <w:noProof/>
          <w:lang w:eastAsia="pl-PL"/>
        </w:rPr>
        <w:pict>
          <v:roundrect id="Prostokąt zaokrąglony 59" o:spid="_x0000_s1057" style="position:absolute;margin-left:575.5pt;margin-top:353.65pt;width:81.95pt;height:32.3pt;z-index:251670528;visibility:visible;v-text-anchor:middle" arcsize="10923f" fillcolor="#f79646" strokecolor="white" strokeweight="3pt">
            <v:shadow on="t" color="black" opacity="24903f" origin=",.5" offset="0,.55556mm"/>
            <v:textbox>
              <w:txbxContent>
                <w:p w:rsidR="00A40E07" w:rsidRDefault="00A40E07" w:rsidP="00FA4781">
                  <w:pPr>
                    <w:jc w:val="center"/>
                  </w:pPr>
                  <w:r>
                    <w:t>WYJŚCIA</w:t>
                  </w:r>
                </w:p>
              </w:txbxContent>
            </v:textbox>
          </v:roundrect>
        </w:pict>
      </w:r>
      <w:r>
        <w:rPr>
          <w:noProof/>
          <w:lang w:eastAsia="pl-PL"/>
        </w:rPr>
        <w:pict>
          <v:shape id="Obraz 10" o:spid="_x0000_s1058" type="#_x0000_t75" style="position:absolute;margin-left:687.35pt;margin-top:140.05pt;width:42.5pt;height:31.85pt;z-index:251628544;visibility:visible">
            <v:imagedata r:id="rId4" o:title=""/>
          </v:shape>
        </w:pict>
      </w:r>
      <w:r>
        <w:rPr>
          <w:noProof/>
          <w:lang w:eastAsia="pl-PL"/>
        </w:rPr>
        <w:pict>
          <v:shape id="Obraz 58" o:spid="_x0000_s1059" type="#_x0000_t75" style="position:absolute;margin-left:687.05pt;margin-top:110.7pt;width:42.5pt;height:30.6pt;z-index:251669504;visibility:visible">
            <v:imagedata r:id="rId6" o:title=""/>
          </v:shape>
        </w:pict>
      </w:r>
      <w:r>
        <w:rPr>
          <w:noProof/>
          <w:lang w:eastAsia="pl-PL"/>
        </w:rPr>
        <w:pict>
          <v:shape id="Obraz 8" o:spid="_x0000_s1060" type="#_x0000_t75" style="position:absolute;margin-left:687.05pt;margin-top:80.1pt;width:42.5pt;height:30.6pt;z-index:251663360;visibility:visible">
            <v:imagedata r:id="rId6" o:title=""/>
          </v:shape>
        </w:pict>
      </w:r>
      <w:r>
        <w:rPr>
          <w:noProof/>
          <w:lang w:eastAsia="pl-PL"/>
        </w:rPr>
        <w:pict>
          <v:shape id="Łącznik prosty ze strzałką 57" o:spid="_x0000_s1061" type="#_x0000_t32" style="position:absolute;margin-left:176.6pt;margin-top:333.85pt;width:0;height:45.5pt;z-index:251668480;visibility:visible" strokecolor="#bc4542" strokeweight="2.25pt">
            <v:stroke endarrow="open"/>
          </v:shape>
        </w:pict>
      </w:r>
      <w:r>
        <w:rPr>
          <w:noProof/>
          <w:lang w:eastAsia="pl-PL"/>
        </w:rPr>
        <w:pict>
          <v:shape id="Obraz 22" o:spid="_x0000_s1062" type="#_x0000_t75" style="position:absolute;margin-left:149.3pt;margin-top:87.2pt;width:42.2pt;height:42.2pt;z-index:251637760;visibility:visible">
            <v:imagedata r:id="rId5" o:title=""/>
          </v:shape>
        </w:pict>
      </w:r>
      <w:r>
        <w:rPr>
          <w:noProof/>
          <w:lang w:eastAsia="pl-PL"/>
        </w:rPr>
        <w:pict>
          <v:shape id="Obraz 24" o:spid="_x0000_s1063" type="#_x0000_t75" style="position:absolute;margin-left:149.3pt;margin-top:171.65pt;width:42.2pt;height:30.6pt;z-index:251638784;visibility:visible">
            <v:imagedata r:id="rId6" o:title=""/>
          </v:shape>
        </w:pict>
      </w:r>
      <w:r>
        <w:rPr>
          <w:noProof/>
          <w:lang w:eastAsia="pl-PL"/>
        </w:rPr>
        <w:pict>
          <v:shape id="Obraz 26" o:spid="_x0000_s1064" type="#_x0000_t75" style="position:absolute;margin-left:149.3pt;margin-top:129.45pt;width:42.2pt;height:42.2pt;z-index:251639808;visibility:visible">
            <v:imagedata r:id="rId5" o:title=""/>
          </v:shape>
        </w:pict>
      </w:r>
      <w:r>
        <w:rPr>
          <w:noProof/>
          <w:lang w:eastAsia="pl-PL"/>
        </w:rPr>
        <w:pict>
          <v:shape id="Obraz 37" o:spid="_x0000_s1065" type="#_x0000_t75" style="position:absolute;margin-left:122.7pt;margin-top:379.3pt;width:115.85pt;height:88.55pt;z-index:251649024;visibility:visible">
            <v:imagedata r:id="rId9" o:title=""/>
          </v:shape>
        </w:pict>
      </w:r>
      <w:r>
        <w:rPr>
          <w:noProof/>
          <w:lang w:eastAsia="pl-PL"/>
        </w:rPr>
        <w:pict>
          <v:line id="Łącznik prostoliniowy 55" o:spid="_x0000_s1066" style="position:absolute;flip:x;z-index:251667456;visibility:visible" from="176.6pt,333.85pt" to="376.05pt,333.85pt" strokecolor="#bc4542" strokeweight="2.25pt"/>
        </w:pict>
      </w:r>
      <w:r>
        <w:rPr>
          <w:noProof/>
          <w:lang w:eastAsia="pl-PL"/>
        </w:rPr>
        <w:pict>
          <v:shape id="Obraz 7" o:spid="_x0000_s1067" type="#_x0000_t75" style="position:absolute;margin-left:375.95pt;margin-top:323.8pt;width:42.5pt;height:17.4pt;z-index:251664384;visibility:visible">
            <v:imagedata r:id="rId10" o:title=""/>
          </v:shape>
        </w:pict>
      </w:r>
      <w:r>
        <w:rPr>
          <w:noProof/>
          <w:lang w:eastAsia="pl-PL"/>
        </w:rPr>
        <w:pict>
          <v:shape id="Łącznik prosty ze strzałką 54" o:spid="_x0000_s1068" type="#_x0000_t32" style="position:absolute;margin-left:490.25pt;margin-top:-9.6pt;width:0;height:96.85pt;flip:y;z-index:251666432;visibility:visible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pl-PL"/>
        </w:rPr>
        <w:pict>
          <v:roundrect id="Prostokąt zaokrąglony 53" o:spid="_x0000_s1069" style="position:absolute;margin-left:464.6pt;margin-top:-46pt;width:222.6pt;height:36.4pt;z-index:251665408;visibility:visible;v-text-anchor:middle" arcsize="10923f" fillcolor="#4f81bd" strokecolor="#243f60" strokeweight="2pt">
            <v:textbox>
              <w:txbxContent>
                <w:p w:rsidR="00A40E07" w:rsidRDefault="00A40E07" w:rsidP="00FA4781">
                  <w:pPr>
                    <w:jc w:val="center"/>
                  </w:pPr>
                  <w:r>
                    <w:t>SYSTEM NAGŁOŚNIENIA</w:t>
                  </w:r>
                </w:p>
              </w:txbxContent>
            </v:textbox>
          </v:roundrect>
        </w:pict>
      </w:r>
      <w:r>
        <w:rPr>
          <w:noProof/>
          <w:lang w:eastAsia="pl-PL"/>
        </w:rPr>
        <w:pict>
          <v:shape id="Łącznik prosty ze strzałką 52" o:spid="_x0000_s1070" type="#_x0000_t32" style="position:absolute;margin-left:302.4pt;margin-top:-30.3pt;width:139.85pt;height:0;flip:x;z-index:251662336;visibility:visible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pl-PL"/>
        </w:rPr>
        <w:pict>
          <v:line id="Łącznik prostoliniowy 50" o:spid="_x0000_s1071" style="position:absolute;z-index:251660288;visibility:visible" from="191.5pt,185.7pt" to="376.05pt,185.7pt" strokecolor="#bc4542" strokeweight="2.25pt"/>
        </w:pict>
      </w:r>
      <w:r>
        <w:rPr>
          <w:noProof/>
          <w:lang w:eastAsia="pl-PL"/>
        </w:rPr>
        <w:pict>
          <v:line id="Łącznik prostoliniowy 49" o:spid="_x0000_s1072" style="position:absolute;flip:y;z-index:251659264;visibility:visible" from="40.85pt,225.45pt" to="376pt,226.3pt" strokecolor="#bc4542" strokeweight="2.25pt"/>
        </w:pict>
      </w:r>
      <w:r>
        <w:rPr>
          <w:noProof/>
          <w:lang w:eastAsia="pl-PL"/>
        </w:rPr>
        <w:pict>
          <v:shape id="Obraz 41" o:spid="_x0000_s1073" type="#_x0000_t75" style="position:absolute;margin-left:375.85pt;margin-top:206.25pt;width:42.5pt;height:42.5pt;z-index:251653120;visibility:visible">
            <v:imagedata r:id="rId7" o:title=""/>
          </v:shape>
        </w:pict>
      </w:r>
      <w:r>
        <w:rPr>
          <w:noProof/>
          <w:lang w:eastAsia="pl-PL"/>
        </w:rPr>
        <w:pict>
          <v:shape id="Obraz 32" o:spid="_x0000_s1074" type="#_x0000_t75" style="position:absolute;margin-left:375.95pt;margin-top:172.35pt;width:42.2pt;height:30.6pt;z-index:251643904;visibility:visible">
            <v:imagedata r:id="rId6" o:title=""/>
          </v:shape>
        </w:pict>
      </w:r>
      <w:r>
        <w:rPr>
          <w:noProof/>
          <w:lang w:eastAsia="pl-PL"/>
        </w:rPr>
        <w:pict>
          <v:line id="Łącznik prostoliniowy 48" o:spid="_x0000_s1075" style="position:absolute;z-index:251658240;visibility:visible" from="40.85pt,261.85pt" to="376pt,262.7pt" strokecolor="#bc4542" strokeweight="2.25pt"/>
        </w:pict>
      </w:r>
      <w:r>
        <w:rPr>
          <w:noProof/>
          <w:lang w:eastAsia="pl-PL"/>
        </w:rPr>
        <w:pict>
          <v:line id="Łącznik prostoliniowy 47" o:spid="_x0000_s1076" style="position:absolute;flip:y;z-index:251657216;visibility:visible" from="40.85pt,291.65pt" to="376pt,292.5pt" strokecolor="#bc4542" strokeweight="2.25pt"/>
        </w:pict>
      </w:r>
      <w:r>
        <w:rPr>
          <w:noProof/>
          <w:lang w:eastAsia="pl-PL"/>
        </w:rPr>
        <w:pict>
          <v:shape id="Łącznik prosty ze strzałką 46" o:spid="_x0000_s1077" type="#_x0000_t32" style="position:absolute;margin-left:-51.8pt;margin-top:-30.3pt;width:268.95pt;height:0;z-index:251656192;visibility:visible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pl-PL"/>
        </w:rPr>
        <w:pict>
          <v:line id="Łącznik prostoliniowy 43" o:spid="_x0000_s1078" style="position:absolute;flip:y;z-index:251655168;visibility:visible" from="-51.8pt,-30.3pt" to="-51.8pt,191.5pt" strokeweight="3pt">
            <v:shadow on="t" color="black" opacity="22937f" origin=",.5" offset="0,.63889mm"/>
          </v:line>
        </w:pict>
      </w:r>
      <w:r>
        <w:rPr>
          <w:noProof/>
          <w:lang w:eastAsia="pl-PL"/>
        </w:rPr>
        <w:pict>
          <v:line id="Łącznik prostoliniowy 42" o:spid="_x0000_s1079" style="position:absolute;flip:x;z-index:251654144;visibility:visible" from="-51.8pt,191.5pt" to="-7.95pt,191.5pt" strokeweight="3pt">
            <v:shadow on="t" color="black" opacity="22937f" origin=",.5" offset="0,.63889mm"/>
          </v:line>
        </w:pict>
      </w:r>
      <w:r>
        <w:rPr>
          <w:noProof/>
          <w:lang w:eastAsia="pl-PL"/>
        </w:rPr>
        <w:pict>
          <v:shape id="Obraz 40" o:spid="_x0000_s1080" type="#_x0000_t75" style="position:absolute;margin-left:376pt;margin-top:250.15pt;width:42.2pt;height:30.6pt;z-index:251652096;visibility:visible">
            <v:imagedata r:id="rId6" o:title=""/>
          </v:shape>
        </w:pict>
      </w:r>
      <w:r>
        <w:rPr>
          <w:noProof/>
          <w:lang w:eastAsia="pl-PL"/>
        </w:rPr>
        <w:pict>
          <v:shape id="Obraz 34" o:spid="_x0000_s1081" type="#_x0000_t75" style="position:absolute;margin-left:375.95pt;margin-top:130.15pt;width:42.2pt;height:42.2pt;z-index:251645952;visibility:visible">
            <v:imagedata r:id="rId5" o:title=""/>
          </v:shape>
        </w:pict>
      </w:r>
      <w:r>
        <w:rPr>
          <w:noProof/>
          <w:lang w:eastAsia="pl-PL"/>
        </w:rPr>
        <w:pict>
          <v:shape id="Obraz 33" o:spid="_x0000_s1082" type="#_x0000_t75" style="position:absolute;margin-left:460.3pt;margin-top:87.05pt;width:42.2pt;height:42.2pt;z-index:251644928;visibility:visible">
            <v:imagedata r:id="rId7" o:title=""/>
          </v:shape>
        </w:pict>
      </w:r>
      <w:r>
        <w:rPr>
          <w:noProof/>
          <w:lang w:eastAsia="pl-PL"/>
        </w:rPr>
        <w:pict>
          <v:shape id="Obraz 29" o:spid="_x0000_s1083" type="#_x0000_t75" style="position:absolute;margin-left:418.2pt;margin-top:87.15pt;width:42.2pt;height:31.4pt;z-index:251641856;visibility:visible">
            <v:imagedata r:id="rId4" o:title=""/>
          </v:shape>
        </w:pict>
      </w:r>
      <w:r>
        <w:rPr>
          <w:noProof/>
          <w:lang w:eastAsia="pl-PL"/>
        </w:rPr>
        <w:pict>
          <v:shape id="Obraz 39" o:spid="_x0000_s1084" type="#_x0000_t75" style="position:absolute;margin-left:375.95pt;margin-top:281.65pt;width:42.2pt;height:31.4pt;z-index:251651072;visibility:visible">
            <v:imagedata r:id="rId4" o:title=""/>
          </v:shape>
        </w:pict>
      </w:r>
      <w:r>
        <w:rPr>
          <w:noProof/>
          <w:lang w:eastAsia="pl-PL"/>
        </w:rPr>
        <w:pict>
          <v:shape id="Obraz 30" o:spid="_x0000_s1085" type="#_x0000_t75" style="position:absolute;margin-left:376.05pt;margin-top:87.2pt;width:42.2pt;height:42.2pt;z-index:251642880;visibility:visible">
            <v:imagedata r:id="rId5" o:title=""/>
          </v:shape>
        </w:pict>
      </w:r>
      <w:r>
        <w:rPr>
          <w:noProof/>
          <w:lang w:eastAsia="pl-PL"/>
        </w:rPr>
        <w:pict>
          <v:shape id="Obraz 1" o:spid="_x0000_s1086" type="#_x0000_t75" style="position:absolute;margin-left:217.1pt;margin-top:-46.05pt;width:91.8pt;height:52.25pt;z-index:251650048;visibility:visible">
            <v:imagedata r:id="rId11" o:title=""/>
          </v:shape>
        </w:pict>
      </w:r>
      <w:r>
        <w:rPr>
          <w:noProof/>
          <w:lang w:eastAsia="pl-PL"/>
        </w:rPr>
        <w:pict>
          <v:shape id="Obraz 35" o:spid="_x0000_s1087" type="#_x0000_t75" style="position:absolute;margin-left:527.45pt;margin-top:385.95pt;width:245.25pt;height:66pt;z-index:251648000;visibility:visible">
            <v:imagedata r:id="rId12" o:title=""/>
          </v:shape>
        </w:pict>
      </w:r>
    </w:p>
    <w:sectPr w:rsidR="00A40E07" w:rsidRPr="0015539F" w:rsidSect="0015539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39F"/>
    <w:rsid w:val="0015539F"/>
    <w:rsid w:val="002F1D34"/>
    <w:rsid w:val="00553508"/>
    <w:rsid w:val="00603071"/>
    <w:rsid w:val="006F30DF"/>
    <w:rsid w:val="006F411B"/>
    <w:rsid w:val="009055BB"/>
    <w:rsid w:val="00A40E07"/>
    <w:rsid w:val="00A7603D"/>
    <w:rsid w:val="00AD389C"/>
    <w:rsid w:val="00CD3D70"/>
    <w:rsid w:val="00DB0608"/>
    <w:rsid w:val="00EB6D6D"/>
    <w:rsid w:val="00EC0629"/>
    <w:rsid w:val="00FA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6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55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3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wmf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80</Words>
  <Characters>483</Characters>
  <Application>Microsoft Office Outlook</Application>
  <DocSecurity>0</DocSecurity>
  <Lines>0</Lines>
  <Paragraphs>0</Paragraphs>
  <ScaleCrop>false</ScaleCrop>
  <Company>GIG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Slota Marcin</dc:creator>
  <cp:keywords/>
  <dc:description/>
  <cp:lastModifiedBy>MGaszczynski</cp:lastModifiedBy>
  <cp:revision>4</cp:revision>
  <dcterms:created xsi:type="dcterms:W3CDTF">2014-07-11T11:21:00Z</dcterms:created>
  <dcterms:modified xsi:type="dcterms:W3CDTF">2014-07-14T13:38:00Z</dcterms:modified>
</cp:coreProperties>
</file>